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3CA47" w14:textId="6CF116EE" w:rsidR="00BA00AB" w:rsidRDefault="00C21E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Joan HORNE</w:t>
      </w:r>
      <w:r>
        <w:rPr>
          <w:rFonts w:ascii="Times New Roman" w:hAnsi="Times New Roman" w:cs="Times New Roman"/>
          <w:sz w:val="24"/>
          <w:szCs w:val="24"/>
        </w:rPr>
        <w:t xml:space="preserve">       (fl.1420)</w:t>
      </w:r>
    </w:p>
    <w:p w14:paraId="78099BC6" w14:textId="23A9E9C0" w:rsidR="00C21E90" w:rsidRDefault="00C21E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79371A" w14:textId="6D43BDCE" w:rsidR="00C21E90" w:rsidRDefault="00C21E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AD56E1D" w14:textId="5874CA1F" w:rsidR="00C21E90" w:rsidRDefault="00C21E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Daughter of Henry Horne of Appledore(q.v.).   (H.O.C. III p.423)</w:t>
      </w:r>
    </w:p>
    <w:p w14:paraId="137AF350" w14:textId="0F997558" w:rsidR="00C21E90" w:rsidRDefault="00C21E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Sir William Haute(q.v.).   (ibid.)</w:t>
      </w:r>
    </w:p>
    <w:p w14:paraId="0D376738" w14:textId="217F964E" w:rsidR="00C21E90" w:rsidRDefault="00C21E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B5E256" w14:textId="7AB8D953" w:rsidR="00C21E90" w:rsidRDefault="00C21E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764E6C" w14:textId="230BDD0D" w:rsidR="00C21E90" w:rsidRPr="00C21E90" w:rsidRDefault="00C21E9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January 2022</w:t>
      </w:r>
    </w:p>
    <w:sectPr w:rsidR="00C21E90" w:rsidRPr="00C21E9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B86125" w14:textId="77777777" w:rsidR="00C21E90" w:rsidRDefault="00C21E90" w:rsidP="009139A6">
      <w:r>
        <w:separator/>
      </w:r>
    </w:p>
  </w:endnote>
  <w:endnote w:type="continuationSeparator" w:id="0">
    <w:p w14:paraId="4144E8E5" w14:textId="77777777" w:rsidR="00C21E90" w:rsidRDefault="00C21E9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A0419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3317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8C8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3F283" w14:textId="77777777" w:rsidR="00C21E90" w:rsidRDefault="00C21E90" w:rsidP="009139A6">
      <w:r>
        <w:separator/>
      </w:r>
    </w:p>
  </w:footnote>
  <w:footnote w:type="continuationSeparator" w:id="0">
    <w:p w14:paraId="3F8AD963" w14:textId="77777777" w:rsidR="00C21E90" w:rsidRDefault="00C21E9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FB4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8344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FB4D5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E9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21E90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16BC59"/>
  <w15:chartTrackingRefBased/>
  <w15:docId w15:val="{D23E02AE-EF15-4B2A-A61F-0D79FA373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2022-01-27T19:05:00Z</dcterms:created>
  <dcterms:modified xsi:type="dcterms:W3CDTF">2022-01-27T19:11:00Z</dcterms:modified>
</cp:coreProperties>
</file>